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483F1E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094792" w:rsidRPr="00483F1E" w:rsidRDefault="008D329F" w:rsidP="0009479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781DA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Πηλός γλυπτικής λευκός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81DA1" w:rsidRPr="008D329F" w:rsidTr="000D608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81DA1" w:rsidRPr="008D329F" w:rsidRDefault="00781DA1" w:rsidP="00781DA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81DA1" w:rsidRDefault="00781DA1" w:rsidP="00781DA1">
            <w:pPr>
              <w:suppressAutoHyphens w:val="0"/>
              <w:spacing w:after="0"/>
              <w:jc w:val="left"/>
              <w:rPr>
                <w:color w:val="000000"/>
                <w:szCs w:val="22"/>
                <w:lang w:val="en-US" w:eastAsia="en-US"/>
              </w:rPr>
            </w:pPr>
            <w:proofErr w:type="spellStart"/>
            <w:r>
              <w:rPr>
                <w:color w:val="000000"/>
                <w:szCs w:val="22"/>
              </w:rPr>
              <w:t>Βάρος</w:t>
            </w:r>
            <w:proofErr w:type="spellEnd"/>
            <w:r>
              <w:rPr>
                <w:color w:val="000000"/>
                <w:szCs w:val="22"/>
              </w:rPr>
              <w:t xml:space="preserve"> 500 </w:t>
            </w:r>
            <w:proofErr w:type="spellStart"/>
            <w:r>
              <w:rPr>
                <w:color w:val="000000"/>
                <w:szCs w:val="22"/>
              </w:rPr>
              <w:t>γρ</w:t>
            </w:r>
            <w:proofErr w:type="spellEnd"/>
            <w:r>
              <w:rPr>
                <w:color w:val="000000"/>
                <w:szCs w:val="22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81DA1" w:rsidRPr="008D329F" w:rsidRDefault="00781DA1" w:rsidP="00781DA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81DA1" w:rsidRPr="008D329F" w:rsidRDefault="00781DA1" w:rsidP="00781DA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81DA1" w:rsidRPr="008D329F" w:rsidRDefault="00781DA1" w:rsidP="00781DA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81DA1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81DA1" w:rsidRPr="008D329F" w:rsidRDefault="00781DA1" w:rsidP="00781DA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81DA1" w:rsidRDefault="00781DA1" w:rsidP="00781DA1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Χρώμ</w:t>
            </w:r>
            <w:proofErr w:type="spellEnd"/>
            <w:r>
              <w:rPr>
                <w:color w:val="000000"/>
                <w:szCs w:val="22"/>
              </w:rPr>
              <w:t xml:space="preserve">α </w:t>
            </w:r>
            <w:proofErr w:type="spellStart"/>
            <w:r>
              <w:rPr>
                <w:color w:val="000000"/>
                <w:szCs w:val="22"/>
              </w:rPr>
              <w:t>λευκός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81DA1" w:rsidRPr="008D329F" w:rsidRDefault="00781DA1" w:rsidP="00781DA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81DA1" w:rsidRPr="008D329F" w:rsidRDefault="00781DA1" w:rsidP="00781DA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81DA1" w:rsidRPr="008D329F" w:rsidRDefault="00781DA1" w:rsidP="00781DA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CB15E5" w:rsidRDefault="00CB15E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3</w:t>
            </w:r>
            <w:bookmarkStart w:id="0" w:name="_GoBack"/>
            <w:bookmarkEnd w:id="0"/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EE0D42" w:rsidRDefault="007B600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  <w:r w:rsidR="00781DA1">
              <w:rPr>
                <w:rFonts w:ascii="Tahoma" w:hAnsi="Tahoma" w:cs="Tahoma"/>
                <w:sz w:val="18"/>
                <w:szCs w:val="18"/>
                <w:lang w:val="el-GR" w:eastAsia="el-GR"/>
              </w:rPr>
              <w:t>76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20B34"/>
    <w:rsid w:val="00066F06"/>
    <w:rsid w:val="00071AC9"/>
    <w:rsid w:val="00094792"/>
    <w:rsid w:val="000E333F"/>
    <w:rsid w:val="00115F5C"/>
    <w:rsid w:val="0024151E"/>
    <w:rsid w:val="002C5B52"/>
    <w:rsid w:val="003D2077"/>
    <w:rsid w:val="00444F18"/>
    <w:rsid w:val="00483F1E"/>
    <w:rsid w:val="004B59E8"/>
    <w:rsid w:val="00513058"/>
    <w:rsid w:val="006369BD"/>
    <w:rsid w:val="00692085"/>
    <w:rsid w:val="00752D80"/>
    <w:rsid w:val="00781DA1"/>
    <w:rsid w:val="007B600B"/>
    <w:rsid w:val="007C3968"/>
    <w:rsid w:val="008D329F"/>
    <w:rsid w:val="009A6F68"/>
    <w:rsid w:val="00CB15E5"/>
    <w:rsid w:val="00CB4A6B"/>
    <w:rsid w:val="00D43DFD"/>
    <w:rsid w:val="00D67BA5"/>
    <w:rsid w:val="00E4511F"/>
    <w:rsid w:val="00EB32EC"/>
    <w:rsid w:val="00EE0D42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1570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FD81A-B58C-4F27-BD52-FB3D7F657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CA8006B5</Template>
  <TotalTime>1</TotalTime>
  <Pages>1</Pages>
  <Words>40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2025-12-10T10:58:00Z</dcterms:created>
  <dcterms:modified xsi:type="dcterms:W3CDTF">2025-12-10T10:58:00Z</dcterms:modified>
</cp:coreProperties>
</file>